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E343DA4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F651ABE" w14:textId="77777777" w:rsidR="00D10534" w:rsidRPr="002040C7" w:rsidRDefault="00D10534" w:rsidP="00D10534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14BFD5CD" w14:textId="77777777" w:rsidR="00D10534" w:rsidRPr="002040C7" w:rsidRDefault="00D10534" w:rsidP="00D10534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E79C6CF" w14:textId="77777777" w:rsidR="00D10534" w:rsidRPr="002040C7" w:rsidRDefault="00D10534" w:rsidP="00D10534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40CCA28E" w:rsidR="00B67D39" w:rsidRPr="006B56FD" w:rsidRDefault="00D10534" w:rsidP="00D10534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748B5BD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AE2E18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68E69E63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EE61B6" w:rsidRPr="00EE61B6">
        <w:rPr>
          <w:rFonts w:cstheme="minorHAnsi"/>
          <w:szCs w:val="18"/>
          <w:lang w:eastAsia="pl-PL"/>
        </w:rPr>
        <w:tab/>
        <w:t>POST/DYS/OW/GZ/01530/2026</w:t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EE61B6" w:rsidRPr="00EE61B6">
        <w:rPr>
          <w:rFonts w:cstheme="minorHAnsi"/>
          <w:szCs w:val="18"/>
          <w:lang w:eastAsia="pl-PL"/>
        </w:rPr>
        <w:t>Dostawa sukcesywna wkładek bezpiecznikowych wnętrzowych SN na potrzeby PGE Dystrybucja S.A. Oddział Warszawa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2F1F85BA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5886F09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19C6AAC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75917092" w14:textId="79AA7C7B" w:rsidR="00B67D39" w:rsidRPr="00B67D39" w:rsidRDefault="00B67D39" w:rsidP="00526926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lastRenderedPageBreak/>
        <w:t>Na łączną cenę przedmiotu Zakupu składają się ceny jednostkowe przedstawione w poniższej tabeli: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708"/>
        <w:gridCol w:w="1560"/>
        <w:gridCol w:w="1559"/>
        <w:gridCol w:w="1276"/>
        <w:gridCol w:w="1559"/>
      </w:tblGrid>
      <w:tr w:rsidR="00B67D39" w:rsidRPr="00B67D39" w14:paraId="4BED3340" w14:textId="77777777" w:rsidTr="00EE61B6">
        <w:trPr>
          <w:trHeight w:val="723"/>
        </w:trPr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5C05ECF4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6A602607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59FCF23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  <w:p w14:paraId="5EDA171A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Ilość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FB532C9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EE61B6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6A29E8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24D65784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E81933" w14:textId="77777777" w:rsidR="00B67D39" w:rsidRPr="00EE61B6" w:rsidRDefault="00B67D39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5C1BA6D9" w14:textId="77777777" w:rsidR="00B67D39" w:rsidRPr="00EE61B6" w:rsidRDefault="00B67D39" w:rsidP="00DA06EB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BDCAD32" w14:textId="77777777" w:rsidR="00B67D39" w:rsidRPr="00EE61B6" w:rsidRDefault="00B67D39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EE61B6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B67D39" w:rsidRPr="00B67D39" w14:paraId="653887AA" w14:textId="77777777" w:rsidTr="00EE61B6">
        <w:trPr>
          <w:trHeight w:val="195"/>
        </w:trPr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65D40127" w14:textId="77777777" w:rsidR="00B67D39" w:rsidRPr="00EE61B6" w:rsidRDefault="00B67D39" w:rsidP="006B49A3">
            <w:pPr>
              <w:spacing w:after="0"/>
              <w:jc w:val="center"/>
              <w:rPr>
                <w:rFonts w:cstheme="minorHAnsi"/>
                <w:szCs w:val="18"/>
                <w:lang w:eastAsia="pl-PL"/>
              </w:rPr>
            </w:pPr>
            <w:r w:rsidRPr="00EE61B6">
              <w:rPr>
                <w:rFonts w:cstheme="minorHAnsi"/>
                <w:szCs w:val="18"/>
                <w:lang w:eastAsia="pl-PL"/>
              </w:rPr>
              <w:t>1.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13D2C62" w14:textId="77777777" w:rsidR="00B67D39" w:rsidRPr="00EE61B6" w:rsidRDefault="00B67D39" w:rsidP="006B49A3">
            <w:pPr>
              <w:spacing w:after="0"/>
              <w:jc w:val="center"/>
              <w:rPr>
                <w:rFonts w:cstheme="minorHAnsi"/>
                <w:szCs w:val="18"/>
                <w:lang w:eastAsia="pl-PL"/>
              </w:rPr>
            </w:pPr>
            <w:r w:rsidRPr="00EE61B6">
              <w:rPr>
                <w:rFonts w:cstheme="minorHAnsi"/>
                <w:szCs w:val="18"/>
                <w:lang w:eastAsia="pl-PL"/>
              </w:rPr>
              <w:t>2.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2DC5EB3" w14:textId="77777777" w:rsidR="00B67D39" w:rsidRPr="00EE61B6" w:rsidRDefault="00B67D39" w:rsidP="006B49A3">
            <w:pPr>
              <w:spacing w:after="0"/>
              <w:jc w:val="center"/>
              <w:rPr>
                <w:rFonts w:cstheme="minorHAnsi"/>
                <w:szCs w:val="18"/>
                <w:lang w:eastAsia="pl-PL"/>
              </w:rPr>
            </w:pPr>
            <w:r w:rsidRPr="00EE61B6">
              <w:rPr>
                <w:rFonts w:cstheme="minorHAnsi"/>
                <w:szCs w:val="18"/>
                <w:lang w:eastAsia="pl-PL"/>
              </w:rPr>
              <w:t>3.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AB18DD" w14:textId="77777777" w:rsidR="00EE61B6" w:rsidRPr="00EE61B6" w:rsidRDefault="00B67D39" w:rsidP="006B49A3">
            <w:pPr>
              <w:spacing w:after="0"/>
              <w:jc w:val="center"/>
              <w:rPr>
                <w:rFonts w:cstheme="minorHAnsi"/>
                <w:szCs w:val="18"/>
                <w:lang w:eastAsia="pl-PL"/>
              </w:rPr>
            </w:pPr>
            <w:r w:rsidRPr="00EE61B6">
              <w:rPr>
                <w:rFonts w:cstheme="minorHAnsi"/>
                <w:szCs w:val="18"/>
                <w:lang w:eastAsia="pl-PL"/>
              </w:rPr>
              <w:t xml:space="preserve">4. </w:t>
            </w:r>
          </w:p>
          <w:p w14:paraId="0B29F496" w14:textId="035D7055" w:rsidR="00B67D39" w:rsidRPr="00EE61B6" w:rsidRDefault="00B67D39" w:rsidP="006B49A3">
            <w:pPr>
              <w:spacing w:after="0"/>
              <w:jc w:val="center"/>
              <w:rPr>
                <w:rFonts w:cstheme="minorHAnsi"/>
                <w:szCs w:val="18"/>
                <w:lang w:eastAsia="pl-PL"/>
              </w:rPr>
            </w:pPr>
            <w:r w:rsidRPr="00EE61B6">
              <w:rPr>
                <w:rFonts w:cstheme="minorHAnsi"/>
                <w:szCs w:val="18"/>
                <w:lang w:eastAsia="pl-PL"/>
              </w:rPr>
              <w:t>(kol. 2 x kol. 3)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98E632" w14:textId="77777777" w:rsidR="00B67D39" w:rsidRPr="00EE61B6" w:rsidRDefault="00B67D39" w:rsidP="006B49A3">
            <w:pPr>
              <w:spacing w:after="0"/>
              <w:ind w:left="-56"/>
              <w:jc w:val="center"/>
              <w:rPr>
                <w:rFonts w:cstheme="minorHAnsi"/>
                <w:bCs/>
                <w:szCs w:val="18"/>
                <w:lang w:eastAsia="pl-PL"/>
              </w:rPr>
            </w:pPr>
          </w:p>
          <w:p w14:paraId="7BC405D8" w14:textId="77777777" w:rsidR="00B67D39" w:rsidRPr="00EE61B6" w:rsidRDefault="00B67D39" w:rsidP="006B49A3">
            <w:pPr>
              <w:spacing w:after="0"/>
              <w:ind w:left="-56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EE61B6">
              <w:rPr>
                <w:rFonts w:cstheme="minorHAnsi"/>
                <w:bCs/>
                <w:szCs w:val="18"/>
                <w:lang w:eastAsia="pl-PL"/>
              </w:rPr>
              <w:t>5.</w:t>
            </w:r>
          </w:p>
          <w:p w14:paraId="2A212F13" w14:textId="77777777" w:rsidR="00B67D39" w:rsidRPr="00EE61B6" w:rsidRDefault="00B67D39" w:rsidP="006B49A3">
            <w:pPr>
              <w:spacing w:after="0"/>
              <w:ind w:left="-56"/>
              <w:jc w:val="center"/>
              <w:rPr>
                <w:rFonts w:cstheme="minorHAnsi"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C77C642" w14:textId="77777777" w:rsidR="00EE61B6" w:rsidRPr="00EE61B6" w:rsidRDefault="00B67D39" w:rsidP="006B49A3">
            <w:pPr>
              <w:spacing w:after="0"/>
              <w:ind w:hanging="19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EE61B6">
              <w:rPr>
                <w:rFonts w:cstheme="minorHAnsi"/>
                <w:bCs/>
                <w:szCs w:val="18"/>
                <w:lang w:eastAsia="pl-PL"/>
              </w:rPr>
              <w:t xml:space="preserve">6. </w:t>
            </w:r>
          </w:p>
          <w:p w14:paraId="5617AC44" w14:textId="68E5A1A9" w:rsidR="00B67D39" w:rsidRPr="00EE61B6" w:rsidRDefault="00B67D39" w:rsidP="006B49A3">
            <w:pPr>
              <w:spacing w:after="0"/>
              <w:ind w:hanging="19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EE61B6">
              <w:rPr>
                <w:rFonts w:cstheme="minorHAnsi"/>
                <w:bCs/>
                <w:szCs w:val="18"/>
                <w:lang w:eastAsia="pl-PL"/>
              </w:rPr>
              <w:t>(kol.4 + kol.5)</w:t>
            </w:r>
          </w:p>
        </w:tc>
      </w:tr>
      <w:tr w:rsidR="00B67D39" w:rsidRPr="00B67D39" w14:paraId="07833DA9" w14:textId="77777777" w:rsidTr="00EE61B6">
        <w:trPr>
          <w:trHeight w:val="471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B9723A" w14:textId="654E1177" w:rsidR="00B67D39" w:rsidRPr="00EE61B6" w:rsidRDefault="00EE61B6" w:rsidP="00D10534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6A/24kV 442/53MM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9600360" w14:textId="642C0BFB" w:rsidR="00B67D39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36E275C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3E8B1B8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F6834A" w14:textId="77777777" w:rsidR="00B67D39" w:rsidRPr="00EE61B6" w:rsidRDefault="00B67D39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C175E23" w14:textId="77777777" w:rsidR="00B67D39" w:rsidRPr="00EE61B6" w:rsidRDefault="00B67D39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EE61B6" w:rsidRPr="00B67D39" w14:paraId="2C610488" w14:textId="77777777" w:rsidTr="00EE61B6">
        <w:trPr>
          <w:trHeight w:val="365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FCE8D9C" w14:textId="3AF8163E" w:rsidR="00EE61B6" w:rsidRPr="00EE61B6" w:rsidRDefault="00EE61B6" w:rsidP="00EE61B6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TOP.VVT-D 10/24KV 10A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21B83EC" w14:textId="5CF0F11F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33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4A0BE16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A94B88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C34558" w14:textId="77777777" w:rsidR="00EE61B6" w:rsidRPr="00EE61B6" w:rsidRDefault="00EE61B6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0482FDD" w14:textId="77777777" w:rsidR="00EE61B6" w:rsidRPr="00EE61B6" w:rsidRDefault="00EE61B6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EE61B6" w:rsidRPr="00B67D39" w14:paraId="5458C890" w14:textId="77777777" w:rsidTr="00EE61B6">
        <w:trPr>
          <w:trHeight w:val="401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CC0EB9C" w14:textId="306E706F" w:rsidR="00EE61B6" w:rsidRPr="00EE61B6" w:rsidRDefault="00EE61B6" w:rsidP="00D10534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16A/24kV 442/53MM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01B753E" w14:textId="3623334E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85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86DC6DC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67298A6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56F105" w14:textId="77777777" w:rsidR="00EE61B6" w:rsidRPr="00EE61B6" w:rsidRDefault="00EE61B6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69290D" w14:textId="77777777" w:rsidR="00EE61B6" w:rsidRPr="00EE61B6" w:rsidRDefault="00EE61B6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EE61B6" w:rsidRPr="00B67D39" w14:paraId="6178E426" w14:textId="77777777" w:rsidTr="00EE61B6">
        <w:trPr>
          <w:trHeight w:val="59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29A4A18" w14:textId="42FF7F12" w:rsidR="00EE61B6" w:rsidRPr="00EE61B6" w:rsidRDefault="00EE61B6" w:rsidP="00D10534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20A/24KV 442/53MM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41958C2" w14:textId="203FD9FE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54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B6EBC61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23DAE07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4A25BF" w14:textId="77777777" w:rsidR="00EE61B6" w:rsidRPr="00EE61B6" w:rsidRDefault="00EE61B6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E96FD1B" w14:textId="77777777" w:rsidR="00EE61B6" w:rsidRPr="00EE61B6" w:rsidRDefault="00EE61B6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EE61B6" w:rsidRPr="00B67D39" w14:paraId="315CE3BD" w14:textId="77777777" w:rsidTr="00EE61B6">
        <w:trPr>
          <w:trHeight w:val="559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88B312" w14:textId="42BE6F94" w:rsidR="00EE61B6" w:rsidRPr="00EE61B6" w:rsidRDefault="00EE61B6" w:rsidP="00D10534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25A/24KV 442/65MM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14A81D9" w14:textId="64EFD08F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116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264202B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633169F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F7951F" w14:textId="77777777" w:rsidR="00EE61B6" w:rsidRPr="00EE61B6" w:rsidRDefault="00EE61B6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20AB6A" w14:textId="77777777" w:rsidR="00EE61B6" w:rsidRPr="00EE61B6" w:rsidRDefault="00EE61B6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EE61B6" w:rsidRPr="00B67D39" w14:paraId="7DAAD276" w14:textId="77777777" w:rsidTr="00EE61B6">
        <w:trPr>
          <w:trHeight w:val="411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F5577C1" w14:textId="75ACB6DB" w:rsidR="00EE61B6" w:rsidRPr="00EE61B6" w:rsidRDefault="00EE61B6" w:rsidP="00D10534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31,5A/24kV 442/65MM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CE002E6" w14:textId="0F97D1C8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94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8DC1EF3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F9C319C" w14:textId="77777777" w:rsidR="00EE61B6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2805A3" w14:textId="77777777" w:rsidR="00EE61B6" w:rsidRPr="00EE61B6" w:rsidRDefault="00EE61B6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6D217F" w14:textId="77777777" w:rsidR="00EE61B6" w:rsidRPr="00EE61B6" w:rsidRDefault="00EE61B6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67D39" w:rsidRPr="00B67D39" w14:paraId="784605F9" w14:textId="77777777" w:rsidTr="00EE61B6">
        <w:trPr>
          <w:trHeight w:val="461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0E120CF" w14:textId="1ACFD972" w:rsidR="00B67D39" w:rsidRPr="00EE61B6" w:rsidRDefault="00EE61B6" w:rsidP="00EE61B6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40A/24kV 442/65MM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7B489AD" w14:textId="110FF784" w:rsidR="00B67D39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106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412A1F2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9DB6A34" w14:textId="77777777" w:rsidR="00B67D39" w:rsidRPr="00EE61B6" w:rsidRDefault="00B67D39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860396" w14:textId="77777777" w:rsidR="00B67D39" w:rsidRPr="00EE61B6" w:rsidRDefault="00B67D39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448242" w14:textId="77777777" w:rsidR="00B67D39" w:rsidRPr="00EE61B6" w:rsidRDefault="00B67D39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622134" w:rsidRPr="00B67D39" w14:paraId="2ED47933" w14:textId="77777777" w:rsidTr="00EE61B6">
        <w:trPr>
          <w:trHeight w:val="497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154B8BD" w14:textId="79B0509F" w:rsidR="00622134" w:rsidRPr="00EE61B6" w:rsidRDefault="00EE61B6" w:rsidP="00D10534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63A/24KV 442/65MM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A40125D" w14:textId="3F590BFC" w:rsidR="00622134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93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70D3C3F" w14:textId="77777777" w:rsidR="00622134" w:rsidRPr="00EE61B6" w:rsidRDefault="00622134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1CD1B25" w14:textId="77777777" w:rsidR="00622134" w:rsidRPr="00EE61B6" w:rsidRDefault="00622134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97479D" w14:textId="77777777" w:rsidR="00622134" w:rsidRPr="00EE61B6" w:rsidRDefault="00622134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AA31E77" w14:textId="77777777" w:rsidR="00622134" w:rsidRPr="00EE61B6" w:rsidRDefault="00622134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622134" w:rsidRPr="00B67D39" w14:paraId="13752C62" w14:textId="77777777" w:rsidTr="00EE61B6">
        <w:trPr>
          <w:trHeight w:val="377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54FB46A" w14:textId="7700AE22" w:rsidR="00622134" w:rsidRPr="00EE61B6" w:rsidRDefault="00EE61B6" w:rsidP="00D10534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WKŁADKA BEZPIECZ.CEF 80A/24KV 442/87MM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DC91928" w14:textId="725C803A" w:rsidR="00622134" w:rsidRPr="00EE61B6" w:rsidRDefault="00EE61B6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EE61B6">
              <w:rPr>
                <w:rFonts w:cstheme="minorHAnsi"/>
                <w:b/>
                <w:szCs w:val="18"/>
                <w:lang w:eastAsia="pl-PL"/>
              </w:rPr>
              <w:t>18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6D6D46B" w14:textId="77777777" w:rsidR="00622134" w:rsidRPr="00EE61B6" w:rsidRDefault="00622134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A9FF240" w14:textId="77777777" w:rsidR="00622134" w:rsidRPr="00EE61B6" w:rsidRDefault="00622134" w:rsidP="00DA06EB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1D51E0" w14:textId="77777777" w:rsidR="00622134" w:rsidRPr="00EE61B6" w:rsidRDefault="00622134" w:rsidP="00DA06EB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DAC2EF" w14:textId="77777777" w:rsidR="00622134" w:rsidRPr="00EE61B6" w:rsidRDefault="00622134" w:rsidP="00DA06EB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67D39" w:rsidRPr="00B67D39" w14:paraId="0FF99304" w14:textId="77777777" w:rsidTr="00EE61B6">
        <w:trPr>
          <w:trHeight w:val="419"/>
        </w:trPr>
        <w:tc>
          <w:tcPr>
            <w:tcW w:w="5103" w:type="dxa"/>
            <w:gridSpan w:val="3"/>
            <w:shd w:val="clear" w:color="auto" w:fill="FFFFFF" w:themeFill="background1"/>
            <w:vAlign w:val="center"/>
          </w:tcPr>
          <w:p w14:paraId="31602628" w14:textId="140FA058" w:rsidR="00B67D39" w:rsidRPr="00EE61B6" w:rsidRDefault="006B49A3" w:rsidP="006B49A3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 w:rsidRPr="00EE61B6"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0A49A62" w14:textId="1C1A63C8" w:rsidR="00B67D39" w:rsidRPr="00EE61B6" w:rsidRDefault="00B67D39" w:rsidP="00DA06EB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C370E0" w14:textId="0EE8108F" w:rsidR="00B67D39" w:rsidRPr="00EE61B6" w:rsidRDefault="00B67D39" w:rsidP="00DA06EB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5CE21F5" w14:textId="1584B173" w:rsidR="00B67D39" w:rsidRPr="00EE61B6" w:rsidRDefault="00B67D39" w:rsidP="006B49A3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10F0BE4D" w14:textId="7257F70B" w:rsidR="00381365" w:rsidRPr="00B67D39" w:rsidRDefault="00381365" w:rsidP="00381365">
      <w:pPr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4D591992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 w:rsidRPr="00B67D39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B67D39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0ACD1394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</w:t>
      </w:r>
      <w:r w:rsidRPr="00B67D39">
        <w:rPr>
          <w:rStyle w:val="Odwoanieprzypisudolnego"/>
          <w:rFonts w:cstheme="minorHAnsi"/>
          <w:szCs w:val="18"/>
        </w:rPr>
        <w:footnoteReference w:id="4"/>
      </w:r>
      <w:r w:rsidRPr="00B67D39">
        <w:rPr>
          <w:rFonts w:cstheme="minorHAnsi"/>
          <w:szCs w:val="18"/>
        </w:rPr>
        <w:t xml:space="preserve"> : </w:t>
      </w:r>
    </w:p>
    <w:p w14:paraId="137025D5" w14:textId="77777777" w:rsidR="00B67D39" w:rsidRPr="00B67D39" w:rsidRDefault="00EE61B6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B67D39" w:rsidRDefault="00EE61B6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B67D39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B67D39" w:rsidRDefault="00B67D39" w:rsidP="00DA06EB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B67D39" w14:paraId="1BC01446" w14:textId="77777777" w:rsidTr="009A129D">
        <w:tc>
          <w:tcPr>
            <w:tcW w:w="708" w:type="dxa"/>
          </w:tcPr>
          <w:p w14:paraId="427A9E2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B67D39" w14:paraId="1F778427" w14:textId="77777777" w:rsidTr="009A129D">
        <w:tc>
          <w:tcPr>
            <w:tcW w:w="708" w:type="dxa"/>
          </w:tcPr>
          <w:p w14:paraId="32D67AD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B67D39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308882B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iCs/>
          <w:szCs w:val="18"/>
        </w:rPr>
        <w:t>Wybór naszej Oferty</w:t>
      </w:r>
      <w:r w:rsidRPr="00B67D39">
        <w:rPr>
          <w:rFonts w:cstheme="minorHAnsi"/>
          <w:iCs/>
          <w:szCs w:val="18"/>
          <w:vertAlign w:val="superscript"/>
        </w:rPr>
        <w:footnoteReference w:id="5"/>
      </w:r>
      <w:r w:rsidRPr="00B67D39">
        <w:rPr>
          <w:rFonts w:cstheme="minorHAnsi"/>
          <w:iCs/>
          <w:szCs w:val="18"/>
        </w:rPr>
        <w:t xml:space="preserve"> :</w:t>
      </w:r>
    </w:p>
    <w:p w14:paraId="79B03F1A" w14:textId="77777777" w:rsidR="00B67D39" w:rsidRPr="00B67D39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nie 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</w:t>
      </w:r>
    </w:p>
    <w:p w14:paraId="7971B95C" w14:textId="77777777" w:rsidR="00B67D39" w:rsidRPr="00B67D39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 Wskazujemy nazw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 xml:space="preserve"> (rodzaj) towaru lub us</w:t>
      </w:r>
      <w:r w:rsidRPr="00B67D39">
        <w:rPr>
          <w:rFonts w:cs="Calibri"/>
          <w:iCs/>
          <w:szCs w:val="18"/>
        </w:rPr>
        <w:t>ł</w:t>
      </w:r>
      <w:r w:rsidRPr="00B67D39">
        <w:rPr>
          <w:rFonts w:cstheme="minorHAnsi"/>
          <w:iCs/>
          <w:szCs w:val="18"/>
        </w:rPr>
        <w:t>ugi, kt</w:t>
      </w:r>
      <w:r w:rsidRPr="00B67D39">
        <w:rPr>
          <w:rFonts w:cs="Calibri"/>
          <w:iCs/>
          <w:szCs w:val="18"/>
        </w:rPr>
        <w:t>ó</w:t>
      </w:r>
      <w:r w:rsidRPr="00B67D39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B67D39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B67D39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62D66C0C" w:rsidR="00B67D39" w:rsidRPr="00D10534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10534">
        <w:rPr>
          <w:rFonts w:cstheme="minorHAnsi"/>
          <w:strike/>
          <w:szCs w:val="18"/>
          <w:lang w:eastAsia="pl-PL"/>
        </w:rPr>
        <w:t xml:space="preserve">Wadium o wartości ………………….. zł zostało wniesione w formie …............................ </w:t>
      </w:r>
    </w:p>
    <w:p w14:paraId="3BB27B39" w14:textId="77777777" w:rsidR="00B67D39" w:rsidRPr="00B67D39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77777777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  <w:lang w:eastAsia="pl-PL"/>
        </w:rPr>
        <w:t>15.1.</w:t>
      </w:r>
      <w:r w:rsidRPr="00B67D39">
        <w:rPr>
          <w:rFonts w:cstheme="minorHAnsi"/>
          <w:szCs w:val="18"/>
          <w:lang w:eastAsia="pl-PL"/>
        </w:rPr>
        <w:tab/>
      </w:r>
      <w:r w:rsidRPr="00B67D39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B67D39">
        <w:rPr>
          <w:rStyle w:val="Odwoanieprzypisudolnego"/>
          <w:rFonts w:cstheme="minorHAnsi"/>
          <w:szCs w:val="18"/>
        </w:rPr>
        <w:footnoteReference w:id="7"/>
      </w:r>
    </w:p>
    <w:p w14:paraId="07B95326" w14:textId="77777777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15.2.</w:t>
      </w:r>
      <w:r w:rsidRPr="00B67D39">
        <w:rPr>
          <w:rFonts w:cstheme="minorHAnsi"/>
          <w:szCs w:val="18"/>
        </w:rPr>
        <w:tab/>
      </w:r>
      <w:r w:rsidRPr="00B67D39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06EF0430" w:rsidR="00B67D39" w:rsidRPr="00B67D39" w:rsidRDefault="0BCF696C" w:rsidP="0BCF696C">
      <w:pPr>
        <w:pStyle w:val="Akapitzlist"/>
        <w:spacing w:before="120" w:after="120" w:line="240" w:lineRule="exact"/>
        <w:ind w:left="1418" w:hanging="2"/>
        <w:jc w:val="both"/>
        <w:rPr>
          <w:lang w:eastAsia="pl-PL"/>
        </w:rPr>
      </w:pPr>
      <w:hyperlink r:id="rId11">
        <w:r w:rsidRPr="0BCF696C">
          <w:rPr>
            <w:rStyle w:val="Hipercze"/>
            <w:sz w:val="18"/>
            <w:szCs w:val="18"/>
          </w:rPr>
          <w:t>https://pgedystrybucja.pl/przetargi</w:t>
        </w:r>
      </w:hyperlink>
      <w:r w:rsidRPr="0BCF696C">
        <w:rPr>
          <w:i/>
          <w:iCs/>
          <w:lang w:eastAsia="pl-PL"/>
        </w:rPr>
        <w:t>;</w:t>
      </w:r>
    </w:p>
    <w:p w14:paraId="21BC8648" w14:textId="528EEB7E" w:rsidR="00B67D39" w:rsidRPr="00B67D39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414524F1" w:rsidR="00B67D39" w:rsidRPr="00B67D39" w:rsidRDefault="0BCF696C" w:rsidP="0BCF696C">
      <w:pPr>
        <w:pStyle w:val="Akapitzlist"/>
        <w:spacing w:before="120" w:after="120" w:line="240" w:lineRule="exact"/>
        <w:ind w:left="1418" w:hanging="2"/>
        <w:jc w:val="both"/>
        <w:rPr>
          <w:lang w:eastAsia="pl-PL"/>
        </w:rPr>
      </w:pPr>
      <w:hyperlink r:id="rId12">
        <w:r w:rsidRPr="0BCF696C">
          <w:rPr>
            <w:rStyle w:val="Hipercze"/>
            <w:sz w:val="18"/>
            <w:szCs w:val="18"/>
          </w:rPr>
          <w:t>https://pgedystrybucja.pl/przetargi</w:t>
        </w:r>
      </w:hyperlink>
      <w:r w:rsidRPr="0BCF696C">
        <w:rPr>
          <w:lang w:eastAsia="pl-PL"/>
        </w:rPr>
        <w:t>;</w:t>
      </w:r>
    </w:p>
    <w:p w14:paraId="1781BCC1" w14:textId="72E85B9E" w:rsidR="00B67D39" w:rsidRPr="00B67D39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B67D39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980147" w:rsidRDefault="00980147" w:rsidP="00582CE9">
      <w:pPr>
        <w:spacing w:after="0"/>
      </w:pPr>
      <w:r>
        <w:separator/>
      </w:r>
    </w:p>
  </w:endnote>
  <w:endnote w:type="continuationSeparator" w:id="0">
    <w:p w14:paraId="58927104" w14:textId="77777777" w:rsidR="00980147" w:rsidRDefault="0098014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3D3617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29D">
          <w:rPr>
            <w:noProof/>
          </w:rPr>
          <w:t>3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980147" w:rsidRDefault="00980147" w:rsidP="00582CE9">
      <w:pPr>
        <w:spacing w:after="0"/>
      </w:pPr>
      <w:r>
        <w:separator/>
      </w:r>
    </w:p>
  </w:footnote>
  <w:footnote w:type="continuationSeparator" w:id="0">
    <w:p w14:paraId="5681B395" w14:textId="77777777" w:rsidR="00980147" w:rsidRDefault="00980147" w:rsidP="00582CE9">
      <w:pPr>
        <w:spacing w:after="0"/>
      </w:pPr>
      <w:r>
        <w:continuationSeparator/>
      </w:r>
    </w:p>
  </w:footnote>
  <w:footnote w:id="1">
    <w:p w14:paraId="679895A9" w14:textId="77777777" w:rsidR="00B67D39" w:rsidRPr="00B67D39" w:rsidRDefault="00B67D39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B67D39" w:rsidRPr="00F2601C" w:rsidRDefault="00B67D39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B67D39" w:rsidRPr="00B67D39" w:rsidRDefault="00B67D39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B67D39" w:rsidRPr="001A6201" w:rsidRDefault="00B67D39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B67D39" w:rsidRPr="00B67D39" w:rsidRDefault="00B67D39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B67D39" w:rsidRPr="00B67D39" w:rsidRDefault="00B67D39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B67D39" w:rsidRDefault="00B67D39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D10534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7E6DB79" w14:textId="77777777" w:rsidR="00EE61B6" w:rsidRPr="00EE61B6" w:rsidRDefault="00EE61B6" w:rsidP="00EE61B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E61B6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E7E7CA3" w14:textId="77777777" w:rsidR="00EE61B6" w:rsidRPr="00EE61B6" w:rsidRDefault="00EE61B6" w:rsidP="00EE61B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E61B6">
            <w:rPr>
              <w:rFonts w:asciiTheme="majorHAnsi" w:hAnsiTheme="majorHAnsi"/>
              <w:color w:val="000000" w:themeColor="text1"/>
              <w:sz w:val="14"/>
              <w:szCs w:val="18"/>
            </w:rPr>
            <w:t>Dostawa sukcesywna wkładek bezpiecznikowych wnętrzowych SN na potrzeby PGE Dystrybucja S.A. Oddział Warszawa</w:t>
          </w:r>
        </w:p>
        <w:p w14:paraId="5205B493" w14:textId="45803E39" w:rsidR="00347E8D" w:rsidRPr="00D10534" w:rsidRDefault="00EE61B6" w:rsidP="00EE61B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E61B6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POST/DYS/OW/GZ/01530/2026</w:t>
          </w:r>
        </w:p>
      </w:tc>
      <w:tc>
        <w:tcPr>
          <w:tcW w:w="977" w:type="dxa"/>
          <w:vAlign w:val="center"/>
        </w:tcPr>
        <w:p w14:paraId="3FED520E" w14:textId="72C65808" w:rsidR="00347E8D" w:rsidRPr="00D10534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D10534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A9FECB" w:rsidR="00347E8D" w:rsidRPr="00D10534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60920418">
    <w:abstractNumId w:val="18"/>
  </w:num>
  <w:num w:numId="2" w16cid:durableId="2092845590">
    <w:abstractNumId w:val="7"/>
  </w:num>
  <w:num w:numId="3" w16cid:durableId="1402752279">
    <w:abstractNumId w:val="13"/>
  </w:num>
  <w:num w:numId="4" w16cid:durableId="509025597">
    <w:abstractNumId w:val="20"/>
  </w:num>
  <w:num w:numId="5" w16cid:durableId="659768131">
    <w:abstractNumId w:val="18"/>
  </w:num>
  <w:num w:numId="6" w16cid:durableId="616645865">
    <w:abstractNumId w:val="18"/>
  </w:num>
  <w:num w:numId="7" w16cid:durableId="688608802">
    <w:abstractNumId w:val="3"/>
  </w:num>
  <w:num w:numId="8" w16cid:durableId="1340620874">
    <w:abstractNumId w:val="27"/>
  </w:num>
  <w:num w:numId="9" w16cid:durableId="1519614395">
    <w:abstractNumId w:val="17"/>
  </w:num>
  <w:num w:numId="10" w16cid:durableId="984165656">
    <w:abstractNumId w:val="4"/>
  </w:num>
  <w:num w:numId="11" w16cid:durableId="2041516604">
    <w:abstractNumId w:val="14"/>
  </w:num>
  <w:num w:numId="12" w16cid:durableId="983312368">
    <w:abstractNumId w:val="12"/>
  </w:num>
  <w:num w:numId="13" w16cid:durableId="1633513907">
    <w:abstractNumId w:val="26"/>
  </w:num>
  <w:num w:numId="14" w16cid:durableId="228421119">
    <w:abstractNumId w:val="22"/>
  </w:num>
  <w:num w:numId="15" w16cid:durableId="262110619">
    <w:abstractNumId w:val="16"/>
  </w:num>
  <w:num w:numId="16" w16cid:durableId="1333751815">
    <w:abstractNumId w:val="9"/>
  </w:num>
  <w:num w:numId="17" w16cid:durableId="1856651477">
    <w:abstractNumId w:val="5"/>
  </w:num>
  <w:num w:numId="18" w16cid:durableId="19027868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465754">
    <w:abstractNumId w:val="0"/>
  </w:num>
  <w:num w:numId="20" w16cid:durableId="1955088220">
    <w:abstractNumId w:val="28"/>
  </w:num>
  <w:num w:numId="21" w16cid:durableId="813838674">
    <w:abstractNumId w:val="1"/>
  </w:num>
  <w:num w:numId="22" w16cid:durableId="1005862209">
    <w:abstractNumId w:val="15"/>
  </w:num>
  <w:num w:numId="23" w16cid:durableId="1851143361">
    <w:abstractNumId w:val="10"/>
  </w:num>
  <w:num w:numId="24" w16cid:durableId="1548178680">
    <w:abstractNumId w:val="21"/>
  </w:num>
  <w:num w:numId="25" w16cid:durableId="770784538">
    <w:abstractNumId w:val="25"/>
  </w:num>
  <w:num w:numId="26" w16cid:durableId="1747916905">
    <w:abstractNumId w:val="2"/>
  </w:num>
  <w:num w:numId="27" w16cid:durableId="515583324">
    <w:abstractNumId w:val="24"/>
  </w:num>
  <w:num w:numId="28" w16cid:durableId="1797212474">
    <w:abstractNumId w:val="23"/>
  </w:num>
  <w:num w:numId="29" w16cid:durableId="1598245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8888970">
    <w:abstractNumId w:val="19"/>
  </w:num>
  <w:num w:numId="31" w16cid:durableId="141030125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55FA"/>
    <w:rsid w:val="00622134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7A51"/>
    <w:rsid w:val="00AA134E"/>
    <w:rsid w:val="00AA3417"/>
    <w:rsid w:val="00AA5AE9"/>
    <w:rsid w:val="00AB5621"/>
    <w:rsid w:val="00AB78A2"/>
    <w:rsid w:val="00AC4A8D"/>
    <w:rsid w:val="00AC5A4C"/>
    <w:rsid w:val="00AD5D81"/>
    <w:rsid w:val="00AE1A85"/>
    <w:rsid w:val="00AE2E18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5F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44FD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534"/>
    <w:rsid w:val="00D10930"/>
    <w:rsid w:val="00D1247E"/>
    <w:rsid w:val="00D21BCE"/>
    <w:rsid w:val="00D516C1"/>
    <w:rsid w:val="00D6344F"/>
    <w:rsid w:val="00D80E4A"/>
    <w:rsid w:val="00D9793B"/>
    <w:rsid w:val="00DA4162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450C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61B6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BCF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B744C7-8AC0-44FD-9004-04D5E200BE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7F7E31-1B45-45F3-AB5A-030BAA6E5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ab6a7fc3-c441-41c3-bbfc-a960266391eb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4</Pages>
  <Words>1309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4</cp:revision>
  <cp:lastPrinted>2024-07-15T11:21:00Z</cp:lastPrinted>
  <dcterms:created xsi:type="dcterms:W3CDTF">2026-02-18T07:33:00Z</dcterms:created>
  <dcterms:modified xsi:type="dcterms:W3CDTF">2026-04-23T09:23:00Z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2026-02-18T07:17:08Z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6fb3be41-ba32-40e4-a35b-f36a44bbba83</vt:lpwstr>
  </property>
  <property fmtid="{D5CDD505-2E9C-101B-9397-08002B2CF9AE}" pid="9" name="MSIP_Label_66b5d990-821a-4d41-b503-280f184b2126_ContentBits">
    <vt:lpwstr>0</vt:lpwstr>
  </property>
</Properties>
</file>